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Default="0009544E">
      <w:r>
        <w:t xml:space="preserve"> </w:t>
      </w:r>
    </w:p>
    <w:p w:rsidR="0009544E" w:rsidRDefault="0009544E">
      <w:r>
        <w:object w:dxaOrig="6703" w:dyaOrig="11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375pt" o:ole="">
            <v:imagedata r:id="rId4" o:title=""/>
          </v:shape>
          <o:OLEObject Type="Embed" ProgID="Visio.Drawing.11" ShapeID="_x0000_i1025" DrawAspect="Content" ObjectID="_1425737068" r:id="rId5"/>
        </w:object>
      </w:r>
    </w:p>
    <w:p w:rsidR="0009544E" w:rsidRDefault="0009544E"/>
    <w:p w:rsidR="0009544E" w:rsidRDefault="0009544E"/>
    <w:p w:rsidR="0009544E" w:rsidRDefault="0009544E"/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</w:t>
      </w: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Default="0009544E"/>
    <w:p w:rsidR="0009544E" w:rsidRDefault="0009544E"/>
    <w:p w:rsidR="0009544E" w:rsidRDefault="0009544E"/>
    <w:p w:rsidR="0009544E" w:rsidRDefault="0009544E">
      <w:r>
        <w:object w:dxaOrig="7958" w:dyaOrig="9028">
          <v:shape id="_x0000_i1026" type="#_x0000_t75" style="width:398.25pt;height:451.5pt" o:ole="">
            <v:imagedata r:id="rId6" o:title=""/>
          </v:shape>
          <o:OLEObject Type="Embed" ProgID="Visio.Drawing.11" ShapeID="_x0000_i1026" DrawAspect="Content" ObjectID="_1425737069" r:id="rId7"/>
        </w:object>
      </w:r>
    </w:p>
    <w:p w:rsidR="0009544E" w:rsidRPr="00D506C0" w:rsidRDefault="0009544E" w:rsidP="00D506C0"/>
    <w:p w:rsidR="0009544E" w:rsidRPr="00D506C0" w:rsidRDefault="0009544E" w:rsidP="00D506C0"/>
    <w:p w:rsidR="0009544E" w:rsidRDefault="0009544E" w:rsidP="00D506C0"/>
    <w:p w:rsidR="0009544E" w:rsidRDefault="0009544E" w:rsidP="00D506C0"/>
    <w:p w:rsidR="0009544E" w:rsidRDefault="0009544E" w:rsidP="00D506C0"/>
    <w:p w:rsidR="0009544E" w:rsidRPr="00D506C0" w:rsidRDefault="0009544E" w:rsidP="00D506C0"/>
    <w:p w:rsidR="0009544E" w:rsidRDefault="0009544E" w:rsidP="00D506C0"/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</w:t>
      </w:r>
      <w:r>
        <w:tab/>
        <w:t>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Pr="00D506C0" w:rsidRDefault="0009544E" w:rsidP="00D506C0">
      <w:pPr>
        <w:tabs>
          <w:tab w:val="left" w:pos="1455"/>
        </w:tabs>
      </w:pPr>
    </w:p>
    <w:p w:rsidR="0009544E" w:rsidRDefault="0009544E">
      <w:r>
        <w:object w:dxaOrig="6081" w:dyaOrig="9050">
          <v:shape id="_x0000_i1027" type="#_x0000_t75" style="width:300.75pt;height:447.75pt" o:ole="">
            <v:imagedata r:id="rId8" o:title=""/>
          </v:shape>
          <o:OLEObject Type="Embed" ProgID="Visio.Drawing.11" ShapeID="_x0000_i1027" DrawAspect="Content" ObjectID="_1425737070" r:id="rId9"/>
        </w:object>
      </w:r>
    </w:p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Default="0009544E" w:rsidP="00D506C0"/>
    <w:p w:rsidR="0009544E" w:rsidRDefault="0009544E" w:rsidP="00D506C0">
      <w:pPr>
        <w:tabs>
          <w:tab w:val="left" w:pos="3450"/>
        </w:tabs>
      </w:pPr>
      <w:r>
        <w:tab/>
      </w:r>
    </w:p>
    <w:p w:rsidR="0009544E" w:rsidRDefault="0009544E" w:rsidP="00D506C0">
      <w:pPr>
        <w:tabs>
          <w:tab w:val="left" w:pos="3450"/>
        </w:tabs>
      </w:pPr>
    </w:p>
    <w:p w:rsidR="0009544E" w:rsidRDefault="0009544E" w:rsidP="00D506C0">
      <w:pPr>
        <w:tabs>
          <w:tab w:val="left" w:pos="3450"/>
        </w:tabs>
      </w:pP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Pr="00D506C0" w:rsidRDefault="0009544E" w:rsidP="00D506C0">
      <w:pPr>
        <w:tabs>
          <w:tab w:val="left" w:pos="3450"/>
        </w:tabs>
      </w:pPr>
    </w:p>
    <w:p w:rsidR="0009544E" w:rsidRDefault="0009544E">
      <w:r>
        <w:object w:dxaOrig="11349" w:dyaOrig="11933">
          <v:shape id="_x0000_i1028" type="#_x0000_t75" style="width:442.5pt;height:411.75pt" o:ole="">
            <v:imagedata r:id="rId10" o:title=""/>
          </v:shape>
          <o:OLEObject Type="Embed" ProgID="Visio.Drawing.11" ShapeID="_x0000_i1028" DrawAspect="Content" ObjectID="_1425737071" r:id="rId11"/>
        </w:object>
      </w:r>
    </w:p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Default="0009544E" w:rsidP="00D506C0"/>
    <w:p w:rsidR="0009544E" w:rsidRDefault="0009544E" w:rsidP="00D506C0">
      <w:pPr>
        <w:tabs>
          <w:tab w:val="left" w:pos="2400"/>
        </w:tabs>
      </w:pPr>
      <w:r>
        <w:tab/>
      </w:r>
    </w:p>
    <w:p w:rsidR="0009544E" w:rsidRDefault="0009544E" w:rsidP="00D506C0">
      <w:pPr>
        <w:tabs>
          <w:tab w:val="left" w:pos="2400"/>
        </w:tabs>
      </w:pP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Default="0009544E" w:rsidP="00D506C0">
      <w:pPr>
        <w:tabs>
          <w:tab w:val="left" w:pos="2400"/>
        </w:tabs>
      </w:pPr>
    </w:p>
    <w:p w:rsidR="0009544E" w:rsidRPr="00D506C0" w:rsidRDefault="0009544E" w:rsidP="00D506C0">
      <w:pPr>
        <w:tabs>
          <w:tab w:val="left" w:pos="2400"/>
        </w:tabs>
      </w:pPr>
    </w:p>
    <w:p w:rsidR="0009544E" w:rsidRDefault="0009544E">
      <w:r>
        <w:object w:dxaOrig="16950" w:dyaOrig="11649">
          <v:shape id="_x0000_i1029" type="#_x0000_t75" style="width:6in;height:465.75pt" o:ole="">
            <v:imagedata r:id="rId12" o:title=""/>
          </v:shape>
          <o:OLEObject Type="Embed" ProgID="Visio.Drawing.11" ShapeID="_x0000_i1029" DrawAspect="Content" ObjectID="_1425737072" r:id="rId13"/>
        </w:object>
      </w:r>
    </w:p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Default="0009544E" w:rsidP="00D506C0">
      <w:pPr>
        <w:tabs>
          <w:tab w:val="left" w:pos="2985"/>
        </w:tabs>
      </w:pPr>
      <w:r>
        <w:tab/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Pr="00D506C0" w:rsidRDefault="0009544E" w:rsidP="00D506C0">
      <w:pPr>
        <w:tabs>
          <w:tab w:val="left" w:pos="2985"/>
        </w:tabs>
      </w:pPr>
    </w:p>
    <w:p w:rsidR="0009544E" w:rsidRDefault="0009544E">
      <w:r>
        <w:object w:dxaOrig="17385" w:dyaOrig="12246">
          <v:shape id="_x0000_i1030" type="#_x0000_t75" style="width:434.25pt;height:391.5pt" o:ole="">
            <v:imagedata r:id="rId14" o:title=""/>
          </v:shape>
          <o:OLEObject Type="Embed" ProgID="Visio.Drawing.11" ShapeID="_x0000_i1030" DrawAspect="Content" ObjectID="_1425737073" r:id="rId15"/>
        </w:object>
      </w:r>
    </w:p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Pr="00D506C0" w:rsidRDefault="0009544E" w:rsidP="00D506C0"/>
    <w:p w:rsidR="0009544E" w:rsidRDefault="0009544E" w:rsidP="00D506C0"/>
    <w:p w:rsidR="0009544E" w:rsidRDefault="0009544E" w:rsidP="00D506C0">
      <w:pPr>
        <w:tabs>
          <w:tab w:val="left" w:pos="3135"/>
        </w:tabs>
      </w:pPr>
      <w:r>
        <w:tab/>
        <w:t xml:space="preserve"> </w:t>
      </w:r>
    </w:p>
    <w:p w:rsidR="0009544E" w:rsidRDefault="0009544E" w:rsidP="00D506C0">
      <w:pPr>
        <w:tabs>
          <w:tab w:val="left" w:pos="3135"/>
        </w:tabs>
      </w:pP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Default="0009544E" w:rsidP="00D506C0">
      <w:pPr>
        <w:tabs>
          <w:tab w:val="left" w:pos="3135"/>
        </w:tabs>
      </w:pPr>
    </w:p>
    <w:p w:rsidR="0009544E" w:rsidRPr="00D506C0" w:rsidRDefault="0009544E" w:rsidP="00D506C0">
      <w:pPr>
        <w:tabs>
          <w:tab w:val="left" w:pos="3135"/>
        </w:tabs>
      </w:pPr>
    </w:p>
    <w:p w:rsidR="0009544E" w:rsidRDefault="0009544E">
      <w:r>
        <w:object w:dxaOrig="7605" w:dyaOrig="10157">
          <v:shape id="_x0000_i1031" type="#_x0000_t75" style="width:345.75pt;height:467.25pt" o:ole="">
            <v:imagedata r:id="rId16" o:title=""/>
          </v:shape>
          <o:OLEObject Type="Embed" ProgID="Visio.Drawing.11" ShapeID="_x0000_i1031" DrawAspect="Content" ObjectID="_1425737074" r:id="rId17"/>
        </w:object>
      </w:r>
    </w:p>
    <w:p w:rsidR="0009544E" w:rsidRDefault="0009544E" w:rsidP="00D506C0"/>
    <w:p w:rsidR="0009544E" w:rsidRDefault="0009544E" w:rsidP="00D506C0">
      <w:pPr>
        <w:tabs>
          <w:tab w:val="left" w:pos="3540"/>
        </w:tabs>
      </w:pPr>
      <w:r>
        <w:tab/>
      </w:r>
    </w:p>
    <w:p w:rsidR="0009544E" w:rsidRDefault="0009544E" w:rsidP="00D506C0">
      <w:pPr>
        <w:tabs>
          <w:tab w:val="left" w:pos="3540"/>
        </w:tabs>
      </w:pPr>
    </w:p>
    <w:p w:rsidR="0009544E" w:rsidRDefault="0009544E" w:rsidP="00D506C0">
      <w:pPr>
        <w:tabs>
          <w:tab w:val="left" w:pos="3540"/>
        </w:tabs>
      </w:pPr>
    </w:p>
    <w:p w:rsidR="0009544E" w:rsidRDefault="0009544E" w:rsidP="00D506C0">
      <w:pPr>
        <w:tabs>
          <w:tab w:val="left" w:pos="3540"/>
        </w:tabs>
      </w:pPr>
    </w:p>
    <w:p w:rsidR="0009544E" w:rsidRDefault="0009544E" w:rsidP="00D506C0">
      <w:pPr>
        <w:tabs>
          <w:tab w:val="left" w:pos="3540"/>
        </w:tabs>
      </w:pPr>
    </w:p>
    <w:p w:rsidR="0009544E" w:rsidRDefault="0009544E" w:rsidP="00D506C0">
      <w:pPr>
        <w:tabs>
          <w:tab w:val="left" w:pos="3540"/>
        </w:tabs>
      </w:pP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Pr="00D506C0" w:rsidRDefault="0009544E" w:rsidP="00D506C0">
      <w:pPr>
        <w:tabs>
          <w:tab w:val="left" w:pos="3540"/>
        </w:tabs>
      </w:pPr>
    </w:p>
    <w:p w:rsidR="0009544E" w:rsidRDefault="0009544E">
      <w:r>
        <w:object w:dxaOrig="9348" w:dyaOrig="10667">
          <v:shape id="_x0000_i1032" type="#_x0000_t75" style="width:406.5pt;height:464.25pt" o:ole="">
            <v:imagedata r:id="rId18" o:title=""/>
          </v:shape>
          <o:OLEObject Type="Embed" ProgID="Visio.Drawing.11" ShapeID="_x0000_i1032" DrawAspect="Content" ObjectID="_1425737075" r:id="rId19"/>
        </w:object>
      </w:r>
    </w:p>
    <w:p w:rsidR="0009544E" w:rsidRDefault="0009544E" w:rsidP="00D506C0"/>
    <w:p w:rsidR="0009544E" w:rsidRDefault="0009544E" w:rsidP="00D506C0">
      <w:pPr>
        <w:tabs>
          <w:tab w:val="left" w:pos="1830"/>
        </w:tabs>
      </w:pPr>
      <w:r>
        <w:tab/>
      </w:r>
    </w:p>
    <w:p w:rsidR="0009544E" w:rsidRDefault="0009544E" w:rsidP="00D506C0">
      <w:pPr>
        <w:tabs>
          <w:tab w:val="left" w:pos="1830"/>
        </w:tabs>
      </w:pPr>
    </w:p>
    <w:p w:rsidR="0009544E" w:rsidRDefault="0009544E" w:rsidP="00D506C0">
      <w:pPr>
        <w:tabs>
          <w:tab w:val="left" w:pos="1830"/>
        </w:tabs>
      </w:pPr>
    </w:p>
    <w:p w:rsidR="0009544E" w:rsidRDefault="0009544E" w:rsidP="00D506C0">
      <w:pPr>
        <w:tabs>
          <w:tab w:val="left" w:pos="1830"/>
        </w:tabs>
      </w:pPr>
    </w:p>
    <w:p w:rsidR="0009544E" w:rsidRDefault="0009544E" w:rsidP="00D506C0">
      <w:pPr>
        <w:tabs>
          <w:tab w:val="left" w:pos="1830"/>
        </w:tabs>
      </w:pP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              Приложение № 2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 к постановлению администрации</w:t>
      </w:r>
    </w:p>
    <w:p w:rsidR="0009544E" w:rsidRDefault="0009544E" w:rsidP="00D506C0">
      <w:pPr>
        <w:spacing w:after="0" w:line="240" w:lineRule="auto"/>
      </w:pPr>
      <w:r>
        <w:t xml:space="preserve">                                                                                                Дмитриевского сельсовета № 15 от  01.03.2013г</w:t>
      </w:r>
    </w:p>
    <w:p w:rsidR="0009544E" w:rsidRDefault="0009544E" w:rsidP="00D506C0">
      <w:pPr>
        <w:tabs>
          <w:tab w:val="left" w:pos="1830"/>
        </w:tabs>
      </w:pPr>
    </w:p>
    <w:p w:rsidR="0009544E" w:rsidRPr="00D506C0" w:rsidRDefault="0009544E" w:rsidP="00D506C0">
      <w:pPr>
        <w:tabs>
          <w:tab w:val="left" w:pos="1830"/>
        </w:tabs>
      </w:pPr>
    </w:p>
    <w:p w:rsidR="0009544E" w:rsidRDefault="0009544E">
      <w:r>
        <w:object w:dxaOrig="17378" w:dyaOrig="11149">
          <v:shape id="_x0000_i1033" type="#_x0000_t75" style="width:469.5pt;height:323.25pt" o:ole="">
            <v:imagedata r:id="rId20" o:title=""/>
          </v:shape>
          <o:OLEObject Type="Embed" ProgID="Visio.Drawing.11" ShapeID="_x0000_i1033" DrawAspect="Content" ObjectID="_1425737076" r:id="rId21"/>
        </w:object>
      </w:r>
    </w:p>
    <w:sectPr w:rsidR="0009544E" w:rsidSect="00D506C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D27"/>
    <w:rsid w:val="0009544E"/>
    <w:rsid w:val="000A1161"/>
    <w:rsid w:val="003452B8"/>
    <w:rsid w:val="0037405A"/>
    <w:rsid w:val="00954522"/>
    <w:rsid w:val="00A91ACE"/>
    <w:rsid w:val="00B37D27"/>
    <w:rsid w:val="00B66F06"/>
    <w:rsid w:val="00D506C0"/>
    <w:rsid w:val="00EA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2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18" Type="http://schemas.openxmlformats.org/officeDocument/2006/relationships/image" Target="media/image8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oleObject" Target="embeddings/oleObject8.bin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9</Pages>
  <Words>594</Words>
  <Characters>3390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ШЧ-2 Каратканск ШНС СЦБ</dc:creator>
  <cp:keywords/>
  <dc:description/>
  <cp:lastModifiedBy>2304855</cp:lastModifiedBy>
  <cp:revision>3</cp:revision>
  <dcterms:created xsi:type="dcterms:W3CDTF">2013-03-21T07:34:00Z</dcterms:created>
  <dcterms:modified xsi:type="dcterms:W3CDTF">2013-03-25T10:18:00Z</dcterms:modified>
</cp:coreProperties>
</file>